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Newark</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Newark</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Newark</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Newark</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Newark</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Newark are estimated to have a score of 1-2 on the PGSI (low-risk gambling), whilst </w:t>
      </w:r>
      <w:r w:rsidRPr="00773DF7">
        <w:rPr>
          <w:rFonts w:ascii="Libre Franklin Light" w:hAnsi="Libre Franklin Light" w:cs="Calibri Light"/>
          <w:b/>
          <w:bCs/>
          <w:color w:val="C45911" w:themeColor="accent2" w:themeShade="BF"/>
        </w:rPr>
        <w:t xml:space="preserve">3.5%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55.6% </w:t>
      </w:r>
      <w:r w:rsidRPr="004747BF">
        <w:rPr>
          <w:rFonts w:ascii="Libre Franklin Light" w:eastAsia="Times New Roman" w:hAnsi="Libre Franklin Light" w:cs="Calibri Light"/>
        </w:rPr>
        <w:t xml:space="preserve">of those respondents classified as PGSI 8+ in Newark</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Newark is estimated to be </w:t>
      </w:r>
      <w:r w:rsidRPr="00773DF7">
        <w:rPr>
          <w:rFonts w:ascii="Libre Franklin Light" w:eastAsia="Times New Roman" w:hAnsi="Libre Franklin Light" w:cs="Calibri Light"/>
          <w:b/>
          <w:bCs/>
          <w:color w:val="C45911" w:themeColor="accent2" w:themeShade="BF"/>
        </w:rPr>
        <w:t xml:space="preserve">£1,178,391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Newark</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Newark</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Newark</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Newark</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Newark.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Newark</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Newark.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Newark</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28.1%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Newark</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55.6%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Newark.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Newark</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22.6%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Newark</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Newark</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36.8%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Newark</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Newark</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Newark</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£1,178,391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Newark</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£19,194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£396,944</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£28,436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£7,998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£14,662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£711,157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£1,178,391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Newark</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Newark</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Newark</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Newark</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Newark</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Newark</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51.1%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Newark</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Newark</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Newark</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Newark</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Newark</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51.1%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Newark</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75932A0B-E4B6-4FD4-A8F8-1DFA72C91D48}"/>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